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2026-0390-23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Innenputzarbeiten - Gesamtschule Münster-West -Erweiterungsneubau- TP1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Innenputzarbeiten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